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C25EC" w14:textId="77777777" w:rsidR="009F0B3C" w:rsidRDefault="009F0B3C" w:rsidP="009F0B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FORNFELD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63077FBC" w14:textId="77777777" w:rsidR="009F0B3C" w:rsidRDefault="009F0B3C" w:rsidP="009F0B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Norwich.</w:t>
      </w:r>
    </w:p>
    <w:p w14:paraId="31BC478F" w14:textId="77777777" w:rsidR="009F0B3C" w:rsidRDefault="009F0B3C" w:rsidP="009F0B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1200E2" w14:textId="77777777" w:rsidR="009F0B3C" w:rsidRDefault="009F0B3C" w:rsidP="009F0B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B89FF7" w14:textId="77777777" w:rsidR="009F0B3C" w:rsidRDefault="009F0B3C" w:rsidP="009F0B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Jul.1478</w:t>
      </w:r>
      <w:r>
        <w:rPr>
          <w:rFonts w:ascii="Times New Roman" w:hAnsi="Times New Roman" w:cs="Times New Roman"/>
          <w:sz w:val="24"/>
          <w:szCs w:val="24"/>
        </w:rPr>
        <w:tab/>
        <w:t xml:space="preserve">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Gogeney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North </w:t>
      </w:r>
      <w:proofErr w:type="spellStart"/>
      <w:r>
        <w:rPr>
          <w:rFonts w:ascii="Times New Roman" w:hAnsi="Times New Roman" w:cs="Times New Roman"/>
          <w:sz w:val="24"/>
          <w:szCs w:val="24"/>
        </w:rPr>
        <w:t>Tuddenham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Norfolk(q.v.), was pardoned for </w:t>
      </w:r>
      <w:proofErr w:type="gramStart"/>
      <w:r>
        <w:rPr>
          <w:rFonts w:ascii="Times New Roman" w:hAnsi="Times New Roman" w:cs="Times New Roman"/>
          <w:sz w:val="24"/>
          <w:szCs w:val="24"/>
        </w:rPr>
        <w:t>not</w:t>
      </w:r>
      <w:proofErr w:type="gramEnd"/>
    </w:p>
    <w:p w14:paraId="15DD939C" w14:textId="77777777" w:rsidR="009F0B3C" w:rsidRDefault="009F0B3C" w:rsidP="009F0B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appearing to answer him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Heydon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Beaconsthorpe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touching</w:t>
      </w:r>
    </w:p>
    <w:p w14:paraId="70748915" w14:textId="77777777" w:rsidR="009F0B3C" w:rsidRDefault="009F0B3C" w:rsidP="009F0B3C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 debt of 100s.    (C.P.R. 1476-85 p.82)</w:t>
      </w:r>
    </w:p>
    <w:p w14:paraId="41BBDA6C" w14:textId="77777777" w:rsidR="009F0B3C" w:rsidRDefault="009F0B3C" w:rsidP="009F0B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B73B5F" w14:textId="77777777" w:rsidR="009F0B3C" w:rsidRDefault="009F0B3C" w:rsidP="009F0B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6D990F" w14:textId="77777777" w:rsidR="009F0B3C" w:rsidRDefault="009F0B3C" w:rsidP="009F0B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April 2021</w:t>
      </w:r>
    </w:p>
    <w:p w14:paraId="2BFFA95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118CE" w14:textId="77777777" w:rsidR="009F0B3C" w:rsidRDefault="009F0B3C" w:rsidP="009139A6">
      <w:r>
        <w:separator/>
      </w:r>
    </w:p>
  </w:endnote>
  <w:endnote w:type="continuationSeparator" w:id="0">
    <w:p w14:paraId="655FD97F" w14:textId="77777777" w:rsidR="009F0B3C" w:rsidRDefault="009F0B3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FD9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D166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39A1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1305A" w14:textId="77777777" w:rsidR="009F0B3C" w:rsidRDefault="009F0B3C" w:rsidP="009139A6">
      <w:r>
        <w:separator/>
      </w:r>
    </w:p>
  </w:footnote>
  <w:footnote w:type="continuationSeparator" w:id="0">
    <w:p w14:paraId="3E71CBFC" w14:textId="77777777" w:rsidR="009F0B3C" w:rsidRDefault="009F0B3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F26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F21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4CF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B3C"/>
    <w:rsid w:val="000666E0"/>
    <w:rsid w:val="002510B7"/>
    <w:rsid w:val="005C130B"/>
    <w:rsid w:val="00826F5C"/>
    <w:rsid w:val="009139A6"/>
    <w:rsid w:val="009448BB"/>
    <w:rsid w:val="009F0B3C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3027A"/>
  <w15:chartTrackingRefBased/>
  <w15:docId w15:val="{30B7FDCB-F6CB-4330-BCE1-26C5D7C86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2021-04-21T09:16:00Z</dcterms:created>
  <dcterms:modified xsi:type="dcterms:W3CDTF">2021-04-21T09:17:00Z</dcterms:modified>
</cp:coreProperties>
</file>